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NEWMAN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fl.1459)</w:t>
      </w: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</w:t>
      </w: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1459</w:t>
      </w:r>
      <w:r>
        <w:rPr>
          <w:rFonts w:ascii="Times New Roman" w:hAnsi="Times New Roman" w:cs="Times New Roman"/>
          <w:sz w:val="24"/>
          <w:szCs w:val="24"/>
        </w:rPr>
        <w:tab/>
        <w:t>He and John Cole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(q.v.) were M.P.s for Wilton.</w:t>
      </w: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Wiltshire vol.6 pp.27-8)</w:t>
      </w: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70943" w:rsidRDefault="00570943" w:rsidP="00570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2016</w:t>
      </w:r>
    </w:p>
    <w:sectPr w:rsidR="006B2F86" w:rsidRPr="005709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43" w:rsidRDefault="00570943" w:rsidP="00E71FC3">
      <w:pPr>
        <w:spacing w:after="0" w:line="240" w:lineRule="auto"/>
      </w:pPr>
      <w:r>
        <w:separator/>
      </w:r>
    </w:p>
  </w:endnote>
  <w:endnote w:type="continuationSeparator" w:id="0">
    <w:p w:rsidR="00570943" w:rsidRDefault="005709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43" w:rsidRDefault="00570943" w:rsidP="00E71FC3">
      <w:pPr>
        <w:spacing w:after="0" w:line="240" w:lineRule="auto"/>
      </w:pPr>
      <w:r>
        <w:separator/>
      </w:r>
    </w:p>
  </w:footnote>
  <w:footnote w:type="continuationSeparator" w:id="0">
    <w:p w:rsidR="00570943" w:rsidRDefault="005709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943"/>
    <w:rsid w:val="00570943"/>
    <w:rsid w:val="0065532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34980"/>
  <w15:chartTrackingRefBased/>
  <w15:docId w15:val="{C79B41F5-88BD-4904-A6A6-D5CD33B3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2016-06-11T10:26:00Z</dcterms:created>
  <dcterms:modified xsi:type="dcterms:W3CDTF">2016-06-11T10:28:00Z</dcterms:modified>
</cp:coreProperties>
</file>